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C19B5" w14:textId="77777777" w:rsidR="00ED5453" w:rsidRPr="00690BA6" w:rsidRDefault="00ED5453" w:rsidP="00ED545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Walter KIRKHAM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FD2F2A5" w14:textId="77777777" w:rsidR="00ED5453" w:rsidRDefault="00ED5453" w:rsidP="00ED5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6AB37F20" w14:textId="77777777" w:rsidR="00ED5453" w:rsidRDefault="00ED5453" w:rsidP="00ED5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20F101" w14:textId="77777777" w:rsidR="00ED5453" w:rsidRDefault="00ED5453" w:rsidP="00ED5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CA68F0" w14:textId="77777777" w:rsidR="00ED5453" w:rsidRDefault="00ED5453" w:rsidP="00ED545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6D289428" w14:textId="77777777" w:rsidR="00ED5453" w:rsidRDefault="00ED5453" w:rsidP="00ED545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8C8B2A0" w14:textId="77777777" w:rsidR="00ED5453" w:rsidRDefault="00ED5453" w:rsidP="00ED545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67973C6" w14:textId="77777777" w:rsidR="00ED5453" w:rsidRDefault="00ED5453" w:rsidP="00ED545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C5B4FFE" w14:textId="77777777" w:rsidR="00ED5453" w:rsidRDefault="00ED5453" w:rsidP="00ED545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6188DAE" w14:textId="77777777" w:rsidR="00ED5453" w:rsidRDefault="00ED5453" w:rsidP="00ED545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639537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58F41" w14:textId="77777777" w:rsidR="00ED5453" w:rsidRDefault="00ED5453" w:rsidP="009139A6">
      <w:r>
        <w:separator/>
      </w:r>
    </w:p>
  </w:endnote>
  <w:endnote w:type="continuationSeparator" w:id="0">
    <w:p w14:paraId="00F7A07A" w14:textId="77777777" w:rsidR="00ED5453" w:rsidRDefault="00ED54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4B8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C96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312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B9CBF" w14:textId="77777777" w:rsidR="00ED5453" w:rsidRDefault="00ED5453" w:rsidP="009139A6">
      <w:r>
        <w:separator/>
      </w:r>
    </w:p>
  </w:footnote>
  <w:footnote w:type="continuationSeparator" w:id="0">
    <w:p w14:paraId="08165FA5" w14:textId="77777777" w:rsidR="00ED5453" w:rsidRDefault="00ED54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F41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33E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C34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45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545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9C404"/>
  <w15:chartTrackingRefBased/>
  <w15:docId w15:val="{D3C40933-F85C-49D6-93EA-075E4303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2021-04-16T10:48:00Z</dcterms:created>
  <dcterms:modified xsi:type="dcterms:W3CDTF">2021-04-16T10:49:00Z</dcterms:modified>
</cp:coreProperties>
</file>